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1DF29" w14:textId="77777777" w:rsidR="0062458C" w:rsidRDefault="0062458C" w:rsidP="00624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ROSSHEBROKE</w:t>
      </w:r>
      <w:r>
        <w:rPr>
          <w:rFonts w:ascii="Times New Roman" w:hAnsi="Times New Roman" w:cs="Times New Roman"/>
        </w:rPr>
        <w:t xml:space="preserve">       (fl.1484)</w:t>
      </w:r>
    </w:p>
    <w:p w14:paraId="163ADAC6" w14:textId="77777777" w:rsidR="0062458C" w:rsidRDefault="0062458C" w:rsidP="0062458C">
      <w:pPr>
        <w:rPr>
          <w:rFonts w:ascii="Times New Roman" w:hAnsi="Times New Roman" w:cs="Times New Roman"/>
        </w:rPr>
      </w:pPr>
    </w:p>
    <w:p w14:paraId="6AE79E37" w14:textId="77777777" w:rsidR="0062458C" w:rsidRDefault="0062458C" w:rsidP="0062458C">
      <w:pPr>
        <w:rPr>
          <w:rFonts w:ascii="Times New Roman" w:hAnsi="Times New Roman" w:cs="Times New Roman"/>
        </w:rPr>
      </w:pPr>
    </w:p>
    <w:p w14:paraId="52AD9E56" w14:textId="77777777" w:rsidR="0062458C" w:rsidRDefault="0062458C" w:rsidP="00624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Robert Waspe of Sudbury, Suffolk(q.v.),</w:t>
      </w:r>
    </w:p>
    <w:p w14:paraId="69A03AE8" w14:textId="77777777" w:rsidR="0062458C" w:rsidRDefault="0062458C" w:rsidP="00624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Brook of Sudbury(q.v.), as the executors of Robert Rosewyk</w:t>
      </w:r>
    </w:p>
    <w:p w14:paraId="4300C52D" w14:textId="77777777" w:rsidR="0062458C" w:rsidRDefault="0062458C" w:rsidP="00624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Canterbury(q.v.).</w:t>
      </w:r>
    </w:p>
    <w:p w14:paraId="0F992299" w14:textId="77777777" w:rsidR="0062458C" w:rsidRDefault="0062458C" w:rsidP="00624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0D0F37F" w14:textId="77777777" w:rsidR="0062458C" w:rsidRDefault="0062458C" w:rsidP="0062458C">
      <w:pPr>
        <w:rPr>
          <w:rFonts w:ascii="Times New Roman" w:hAnsi="Times New Roman" w:cs="Times New Roman"/>
        </w:rPr>
      </w:pPr>
    </w:p>
    <w:p w14:paraId="6B19ED2E" w14:textId="77777777" w:rsidR="0062458C" w:rsidRDefault="0062458C" w:rsidP="0062458C">
      <w:pPr>
        <w:rPr>
          <w:rFonts w:ascii="Times New Roman" w:hAnsi="Times New Roman" w:cs="Times New Roman"/>
        </w:rPr>
      </w:pPr>
    </w:p>
    <w:p w14:paraId="5CACF7B2" w14:textId="77777777" w:rsidR="0062458C" w:rsidRDefault="0062458C" w:rsidP="00624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December 2018</w:t>
      </w:r>
    </w:p>
    <w:p w14:paraId="41E39203" w14:textId="77777777" w:rsidR="006B2F86" w:rsidRPr="00E71FC3" w:rsidRDefault="006245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5A44B" w14:textId="77777777" w:rsidR="0062458C" w:rsidRDefault="0062458C" w:rsidP="00E71FC3">
      <w:r>
        <w:separator/>
      </w:r>
    </w:p>
  </w:endnote>
  <w:endnote w:type="continuationSeparator" w:id="0">
    <w:p w14:paraId="171347EF" w14:textId="77777777" w:rsidR="0062458C" w:rsidRDefault="006245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96D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567A3" w14:textId="77777777" w:rsidR="0062458C" w:rsidRDefault="0062458C" w:rsidP="00E71FC3">
      <w:r>
        <w:separator/>
      </w:r>
    </w:p>
  </w:footnote>
  <w:footnote w:type="continuationSeparator" w:id="0">
    <w:p w14:paraId="697BC15B" w14:textId="77777777" w:rsidR="0062458C" w:rsidRDefault="006245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8C"/>
    <w:rsid w:val="001A7C09"/>
    <w:rsid w:val="00577BD5"/>
    <w:rsid w:val="0062458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2DEF6"/>
  <w15:chartTrackingRefBased/>
  <w15:docId w15:val="{30A0E713-E60B-45A6-9E0E-B78C1A9E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45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4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2018-12-07T16:51:00Z</dcterms:created>
  <dcterms:modified xsi:type="dcterms:W3CDTF">2018-12-07T16:52:00Z</dcterms:modified>
</cp:coreProperties>
</file>